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3C33" w14:textId="77777777" w:rsidR="00EF0AFC" w:rsidRDefault="00EF0AFC" w:rsidP="00EF0A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Walter SARDES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7C0961D1" w14:textId="77777777" w:rsidR="00EF0AFC" w:rsidRDefault="00EF0AFC" w:rsidP="00EF0A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EFA8158" w14:textId="77777777" w:rsidR="00EF0AFC" w:rsidRDefault="00EF0AFC" w:rsidP="00EF0A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B40CE88" w14:textId="77777777" w:rsidR="00EF0AFC" w:rsidRDefault="00EF0AFC" w:rsidP="00EF0AFC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5 Mar.1407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spellStart"/>
      <w:proofErr w:type="gramStart"/>
      <w:r>
        <w:rPr>
          <w:rFonts w:cs="Times New Roman"/>
          <w:szCs w:val="24"/>
        </w:rPr>
        <w:t>Guisnes</w:t>
      </w:r>
      <w:proofErr w:type="spellEnd"/>
      <w:proofErr w:type="gramEnd"/>
    </w:p>
    <w:p w14:paraId="40400EC6" w14:textId="77777777" w:rsidR="00EF0AFC" w:rsidRDefault="00EF0AFC" w:rsidP="00EF0AF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Castle and the Calais March under the command of Thomas of Lancaster, Duke of Clarence.</w:t>
      </w:r>
    </w:p>
    <w:p w14:paraId="748393D3" w14:textId="77777777" w:rsidR="00EF0AFC" w:rsidRDefault="00EF0AFC" w:rsidP="00EF0AF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C76/90, m12,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6CAF3F2" w14:textId="77777777" w:rsidR="00EF0AFC" w:rsidRDefault="00EF0AFC" w:rsidP="00EF0AF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62FD7323" w14:textId="77777777" w:rsidR="00EF0AFC" w:rsidRDefault="00EF0AFC" w:rsidP="00EF0A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036F908" w14:textId="77777777" w:rsidR="00EF0AFC" w:rsidRDefault="00EF0AFC" w:rsidP="00EF0A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FC7049" w14:textId="77777777" w:rsidR="00EF0AFC" w:rsidRDefault="00EF0AFC" w:rsidP="00EF0AF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January 2023</w:t>
      </w:r>
    </w:p>
    <w:p w14:paraId="302824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553FC" w14:textId="77777777" w:rsidR="00EF0AFC" w:rsidRDefault="00EF0AFC" w:rsidP="009139A6">
      <w:r>
        <w:separator/>
      </w:r>
    </w:p>
  </w:endnote>
  <w:endnote w:type="continuationSeparator" w:id="0">
    <w:p w14:paraId="1A6A981C" w14:textId="77777777" w:rsidR="00EF0AFC" w:rsidRDefault="00EF0A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1A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948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B8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E8C0C" w14:textId="77777777" w:rsidR="00EF0AFC" w:rsidRDefault="00EF0AFC" w:rsidP="009139A6">
      <w:r>
        <w:separator/>
      </w:r>
    </w:p>
  </w:footnote>
  <w:footnote w:type="continuationSeparator" w:id="0">
    <w:p w14:paraId="74B488A8" w14:textId="77777777" w:rsidR="00EF0AFC" w:rsidRDefault="00EF0A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E0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C8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B6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F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0AF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2F998"/>
  <w15:chartTrackingRefBased/>
  <w15:docId w15:val="{E82C8C3E-87FB-4E6E-A6E4-4D0E8C8C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2023-01-24T19:34:00Z</dcterms:created>
  <dcterms:modified xsi:type="dcterms:W3CDTF">2023-01-24T19:34:00Z</dcterms:modified>
</cp:coreProperties>
</file>